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704F" w14:textId="77777777" w:rsidR="00837763" w:rsidRDefault="00837763" w:rsidP="008377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BYRN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1016063" w14:textId="77777777" w:rsidR="00837763" w:rsidRDefault="00837763" w:rsidP="008377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DBA010" w14:textId="77777777" w:rsidR="00837763" w:rsidRDefault="00837763" w:rsidP="008377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986772" w14:textId="77777777" w:rsidR="00837763" w:rsidRDefault="00837763" w:rsidP="008377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C54DE5" w14:textId="77777777" w:rsidR="00837763" w:rsidRDefault="00837763" w:rsidP="008377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Howden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Yorkshire,</w:t>
      </w:r>
    </w:p>
    <w:p w14:paraId="0949F6A1" w14:textId="77777777" w:rsidR="00837763" w:rsidRDefault="00837763" w:rsidP="008377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Pikeryng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58726F3" w14:textId="77777777" w:rsidR="00837763" w:rsidRDefault="00837763" w:rsidP="008377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19-61)</w:t>
      </w:r>
    </w:p>
    <w:p w14:paraId="5CEE2C68" w14:textId="77777777" w:rsidR="00837763" w:rsidRDefault="00837763" w:rsidP="008377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2A7151" w14:textId="77777777" w:rsidR="00837763" w:rsidRDefault="00837763" w:rsidP="008377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49FA9B" w14:textId="77777777" w:rsidR="00837763" w:rsidRPr="00DD6237" w:rsidRDefault="00837763" w:rsidP="008377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2022</w:t>
      </w:r>
    </w:p>
    <w:p w14:paraId="0FFD8A16" w14:textId="641FDF67" w:rsidR="00BA00AB" w:rsidRPr="0083776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377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10F4B" w14:textId="77777777" w:rsidR="00837763" w:rsidRDefault="00837763" w:rsidP="009139A6">
      <w:r>
        <w:separator/>
      </w:r>
    </w:p>
  </w:endnote>
  <w:endnote w:type="continuationSeparator" w:id="0">
    <w:p w14:paraId="069176AC" w14:textId="77777777" w:rsidR="00837763" w:rsidRDefault="008377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56B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104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5B0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35B4" w14:textId="77777777" w:rsidR="00837763" w:rsidRDefault="00837763" w:rsidP="009139A6">
      <w:r>
        <w:separator/>
      </w:r>
    </w:p>
  </w:footnote>
  <w:footnote w:type="continuationSeparator" w:id="0">
    <w:p w14:paraId="478F1A92" w14:textId="77777777" w:rsidR="00837763" w:rsidRDefault="008377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66E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CC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FC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763"/>
    <w:rsid w:val="000666E0"/>
    <w:rsid w:val="002510B7"/>
    <w:rsid w:val="005C130B"/>
    <w:rsid w:val="00826F5C"/>
    <w:rsid w:val="00837763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31B84"/>
  <w15:chartTrackingRefBased/>
  <w15:docId w15:val="{0DF05868-7998-49C3-9F1B-1AF9425F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2022-03-09T20:26:00Z</dcterms:created>
  <dcterms:modified xsi:type="dcterms:W3CDTF">2022-03-09T20:27:00Z</dcterms:modified>
</cp:coreProperties>
</file>